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D4CFD" w14:textId="7A0239B1" w:rsidR="006B2F86" w:rsidRDefault="000C03CA" w:rsidP="00E71FC3">
      <w:pPr>
        <w:pStyle w:val="NoSpacing"/>
      </w:pPr>
      <w:r>
        <w:rPr>
          <w:u w:val="single"/>
        </w:rPr>
        <w:t>John BAWDUN</w:t>
      </w:r>
      <w:r>
        <w:t xml:space="preserve">  </w:t>
      </w:r>
      <w:proofErr w:type="gramStart"/>
      <w:r>
        <w:t xml:space="preserve">   (</w:t>
      </w:r>
      <w:proofErr w:type="gramEnd"/>
      <w:r>
        <w:t>fl.1487)</w:t>
      </w:r>
    </w:p>
    <w:p w14:paraId="426C32D0" w14:textId="7ED53CE3" w:rsidR="000C03CA" w:rsidRDefault="000C03CA" w:rsidP="00E71FC3">
      <w:pPr>
        <w:pStyle w:val="NoSpacing"/>
      </w:pPr>
      <w:r>
        <w:t>of Milton by Gravesend, Kent.</w:t>
      </w:r>
    </w:p>
    <w:p w14:paraId="558DC653" w14:textId="3AFE53B7" w:rsidR="000C03CA" w:rsidRDefault="000C03CA" w:rsidP="00E71FC3">
      <w:pPr>
        <w:pStyle w:val="NoSpacing"/>
      </w:pPr>
    </w:p>
    <w:p w14:paraId="49DE6D18" w14:textId="750C14D9" w:rsidR="000C03CA" w:rsidRDefault="000C03CA" w:rsidP="00E71FC3">
      <w:pPr>
        <w:pStyle w:val="NoSpacing"/>
      </w:pPr>
    </w:p>
    <w:p w14:paraId="6B88AE95" w14:textId="0EE2E2D1" w:rsidR="000C03CA" w:rsidRDefault="000C03CA" w:rsidP="00E71FC3">
      <w:pPr>
        <w:pStyle w:val="NoSpacing"/>
      </w:pPr>
      <w:r>
        <w:tab/>
        <w:t>1487</w:t>
      </w:r>
      <w:r>
        <w:tab/>
        <w:t>In her Will, Johanna Usher(q.v.) instructed that he lay 30 loads of gravel</w:t>
      </w:r>
    </w:p>
    <w:p w14:paraId="31241B35" w14:textId="6099A56D" w:rsidR="000C03CA" w:rsidRDefault="000C03CA" w:rsidP="00E71FC3">
      <w:pPr>
        <w:pStyle w:val="NoSpacing"/>
      </w:pPr>
      <w:r>
        <w:tab/>
      </w:r>
      <w:r>
        <w:tab/>
        <w:t>between Milton Church and Chalk where there was most need.</w:t>
      </w:r>
    </w:p>
    <w:p w14:paraId="169D1C68" w14:textId="77777777" w:rsidR="000C03CA" w:rsidRDefault="000C03CA" w:rsidP="000C03CA">
      <w:pPr>
        <w:pStyle w:val="NoSpacing"/>
      </w:pPr>
      <w:r>
        <w:tab/>
      </w:r>
      <w:r>
        <w:tab/>
      </w: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p.53)</w:t>
      </w:r>
    </w:p>
    <w:p w14:paraId="24578D76" w14:textId="77777777" w:rsidR="000C03CA" w:rsidRDefault="000C03CA" w:rsidP="000C03CA">
      <w:pPr>
        <w:pStyle w:val="NoSpacing"/>
      </w:pPr>
    </w:p>
    <w:p w14:paraId="4DDAACE0" w14:textId="77777777" w:rsidR="000C03CA" w:rsidRDefault="000C03CA" w:rsidP="000C03CA">
      <w:pPr>
        <w:pStyle w:val="NoSpacing"/>
      </w:pPr>
    </w:p>
    <w:p w14:paraId="5926F261" w14:textId="77777777" w:rsidR="000C03CA" w:rsidRPr="00F92F6F" w:rsidRDefault="000C03CA" w:rsidP="000C03CA">
      <w:pPr>
        <w:pStyle w:val="NoSpacing"/>
      </w:pPr>
      <w:r>
        <w:t>22 March 2019</w:t>
      </w:r>
    </w:p>
    <w:p w14:paraId="016C393E" w14:textId="40479E9F" w:rsidR="000C03CA" w:rsidRPr="000C03CA" w:rsidRDefault="000C03CA" w:rsidP="00E71FC3">
      <w:pPr>
        <w:pStyle w:val="NoSpacing"/>
      </w:pPr>
      <w:bookmarkStart w:id="0" w:name="_GoBack"/>
      <w:bookmarkEnd w:id="0"/>
    </w:p>
    <w:sectPr w:rsidR="000C03CA" w:rsidRPr="000C03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2C0E6" w14:textId="77777777" w:rsidR="000C03CA" w:rsidRDefault="000C03CA" w:rsidP="00E71FC3">
      <w:pPr>
        <w:spacing w:after="0" w:line="240" w:lineRule="auto"/>
      </w:pPr>
      <w:r>
        <w:separator/>
      </w:r>
    </w:p>
  </w:endnote>
  <w:endnote w:type="continuationSeparator" w:id="0">
    <w:p w14:paraId="31F00DB5" w14:textId="77777777" w:rsidR="000C03CA" w:rsidRDefault="000C03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E19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F3B1B" w14:textId="77777777" w:rsidR="000C03CA" w:rsidRDefault="000C03CA" w:rsidP="00E71FC3">
      <w:pPr>
        <w:spacing w:after="0" w:line="240" w:lineRule="auto"/>
      </w:pPr>
      <w:r>
        <w:separator/>
      </w:r>
    </w:p>
  </w:footnote>
  <w:footnote w:type="continuationSeparator" w:id="0">
    <w:p w14:paraId="76673629" w14:textId="77777777" w:rsidR="000C03CA" w:rsidRDefault="000C03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3CA"/>
    <w:rsid w:val="000C03C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97202"/>
  <w15:chartTrackingRefBased/>
  <w15:docId w15:val="{69318681-C49E-461E-9F51-4D7B47E03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2019-03-22T13:56:00Z</dcterms:created>
  <dcterms:modified xsi:type="dcterms:W3CDTF">2019-03-22T13:59:00Z</dcterms:modified>
</cp:coreProperties>
</file>